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72B" w:rsidRPr="008978B2" w:rsidRDefault="00B9272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B9272B" w:rsidRPr="008978B2" w:rsidRDefault="00B9272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11.05.2017</w:t>
      </w:r>
    </w:p>
    <w:p w:rsidR="00B9272B" w:rsidRDefault="00B9272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B9272B" w:rsidRPr="0077792E" w:rsidRDefault="00B9272B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B9272B" w:rsidRPr="008978B2" w:rsidRDefault="00B9272B" w:rsidP="00B222A8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B9272B" w:rsidRDefault="00B9272B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B9272B" w:rsidRPr="008978B2" w:rsidRDefault="00B9272B" w:rsidP="001768DA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</w:t>
      </w:r>
      <w:r>
        <w:rPr>
          <w:rFonts w:ascii="Comic Sans MS" w:hAnsi="Comic Sans MS"/>
          <w:sz w:val="20"/>
          <w:szCs w:val="20"/>
        </w:rPr>
        <w:t xml:space="preserve">ocuklar güler yüzle karşılanır. </w:t>
      </w:r>
      <w:r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B9272B" w:rsidRPr="008978B2" w:rsidRDefault="00B9272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B9272B" w:rsidRPr="008978B2" w:rsidRDefault="00B9272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B9272B" w:rsidRPr="008978B2" w:rsidRDefault="00B9272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B9272B" w:rsidRPr="008978B2" w:rsidRDefault="00B9272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B9272B" w:rsidRPr="008978B2" w:rsidRDefault="00B9272B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“ACİL DURUM TELEFONLARI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müzik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B9272B" w:rsidRDefault="00B9272B" w:rsidP="008B1E54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9272B" w:rsidRPr="00633088" w:rsidRDefault="00B9272B" w:rsidP="008B1E54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>Öğle Yemeği, Temizlik</w:t>
      </w:r>
    </w:p>
    <w:p w:rsidR="00B9272B" w:rsidRPr="00633088" w:rsidRDefault="00B9272B" w:rsidP="008B1E54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 xml:space="preserve">Dinlenme            </w:t>
      </w:r>
    </w:p>
    <w:p w:rsidR="00B9272B" w:rsidRPr="00633088" w:rsidRDefault="00B9272B" w:rsidP="008B1E54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>Kahvaltı, Temizlik</w:t>
      </w:r>
    </w:p>
    <w:p w:rsidR="00B9272B" w:rsidRPr="00633088" w:rsidRDefault="00B9272B" w:rsidP="008B1E54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9272B" w:rsidRPr="00633088" w:rsidRDefault="00B9272B" w:rsidP="008B1E54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>Etkinlik Zamanı</w:t>
      </w:r>
    </w:p>
    <w:p w:rsidR="00B9272B" w:rsidRPr="0074215C" w:rsidRDefault="00B9272B" w:rsidP="008B1E54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‘’ GEOMETRİK ŞEKİLLER  </w:t>
      </w:r>
      <w:r w:rsidRPr="0074215C">
        <w:rPr>
          <w:rFonts w:ascii="Comic Sans MS" w:hAnsi="Comic Sans MS"/>
          <w:sz w:val="20"/>
          <w:szCs w:val="20"/>
        </w:rPr>
        <w:t>’’</w:t>
      </w:r>
      <w:r>
        <w:rPr>
          <w:rFonts w:ascii="Comic Sans MS" w:hAnsi="Comic Sans MS"/>
          <w:sz w:val="20"/>
          <w:szCs w:val="20"/>
        </w:rPr>
        <w:t xml:space="preserve"> sanat-oyun </w:t>
      </w:r>
      <w:bookmarkStart w:id="0" w:name="_GoBack"/>
      <w:bookmarkEnd w:id="0"/>
      <w:r>
        <w:rPr>
          <w:rFonts w:ascii="Comic Sans MS" w:hAnsi="Comic Sans MS"/>
          <w:sz w:val="20"/>
          <w:szCs w:val="20"/>
        </w:rPr>
        <w:t xml:space="preserve"> </w:t>
      </w:r>
      <w:r w:rsidRPr="0074215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74215C">
        <w:rPr>
          <w:rFonts w:ascii="Comic Sans MS" w:hAnsi="Comic Sans MS"/>
          <w:sz w:val="20"/>
          <w:szCs w:val="20"/>
        </w:rPr>
        <w:t>etkinliği</w:t>
      </w:r>
    </w:p>
    <w:p w:rsidR="00B9272B" w:rsidRPr="00633088" w:rsidRDefault="00B9272B" w:rsidP="008B1E54">
      <w:pPr>
        <w:pStyle w:val="NoSpacing"/>
        <w:rPr>
          <w:rFonts w:ascii="Comic Sans MS" w:hAnsi="Comic Sans MS"/>
          <w:b/>
          <w:sz w:val="20"/>
          <w:szCs w:val="20"/>
        </w:rPr>
      </w:pPr>
      <w:r w:rsidRPr="00633088">
        <w:rPr>
          <w:rFonts w:ascii="Comic Sans MS" w:hAnsi="Comic Sans MS"/>
          <w:b/>
          <w:sz w:val="20"/>
          <w:szCs w:val="20"/>
        </w:rPr>
        <w:t>Oyun Zamanı</w:t>
      </w:r>
    </w:p>
    <w:p w:rsidR="00B9272B" w:rsidRPr="0074215C" w:rsidRDefault="00B9272B" w:rsidP="008B1E54">
      <w:pPr>
        <w:pStyle w:val="NoSpacing"/>
        <w:rPr>
          <w:rFonts w:ascii="Comic Sans MS" w:hAnsi="Comic Sans MS"/>
          <w:sz w:val="20"/>
          <w:szCs w:val="20"/>
        </w:rPr>
      </w:pPr>
      <w:r w:rsidRPr="0074215C">
        <w:rPr>
          <w:rFonts w:ascii="Comic Sans MS" w:hAnsi="Comic Sans MS"/>
          <w:sz w:val="20"/>
          <w:szCs w:val="20"/>
        </w:rPr>
        <w:t>Öğrenme merkezlerinde oyun</w:t>
      </w:r>
    </w:p>
    <w:p w:rsidR="00B9272B" w:rsidRPr="008978B2" w:rsidRDefault="00B9272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B9272B" w:rsidRPr="008978B2" w:rsidRDefault="00B9272B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B9272B" w:rsidRPr="008978B2" w:rsidRDefault="00B9272B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B9272B" w:rsidRPr="008978B2" w:rsidRDefault="00B9272B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9272B" w:rsidRPr="008978B2" w:rsidRDefault="00B9272B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B9272B" w:rsidRPr="008978B2" w:rsidRDefault="00B9272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B9272B" w:rsidRPr="008978B2" w:rsidRDefault="00B9272B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B9272B" w:rsidRDefault="00B9272B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B9272B" w:rsidRPr="008978B2" w:rsidRDefault="00B9272B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B9272B" w:rsidRDefault="00B9272B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B9272B" w:rsidRPr="00EF689B" w:rsidRDefault="00B9272B" w:rsidP="00EF689B"/>
    <w:p w:rsidR="00B9272B" w:rsidRDefault="00B9272B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B9272B" w:rsidRPr="00AD188D" w:rsidRDefault="00B9272B" w:rsidP="001768D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ACİL DURUM TELEFONLARI</w:t>
      </w:r>
    </w:p>
    <w:p w:rsidR="00B9272B" w:rsidRPr="00436F22" w:rsidRDefault="00B9272B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Müzik-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(Bireysel etkinli</w:t>
      </w:r>
      <w:r w:rsidRPr="00436F22">
        <w:rPr>
          <w:rFonts w:ascii="Comic Sans MS" w:hAnsi="Comic Sans MS"/>
          <w:bCs/>
          <w:sz w:val="20"/>
          <w:szCs w:val="20"/>
        </w:rPr>
        <w:t>k)</w:t>
      </w:r>
    </w:p>
    <w:p w:rsidR="00B9272B" w:rsidRDefault="00B9272B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B9272B" w:rsidRPr="00BB3A48" w:rsidRDefault="00B9272B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0;margin-top:2.75pt;width:294.75pt;height:41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">
            <v:textbox>
              <w:txbxContent>
                <w:p w:rsidR="00B9272B" w:rsidRDefault="00B9272B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4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B9272B" w:rsidRDefault="00B9272B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B9272B" w:rsidRDefault="00B9272B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ÖZBAKIM BECERİLERİ</w:t>
                  </w:r>
                </w:p>
                <w:p w:rsidR="00B9272B" w:rsidRPr="00312E45" w:rsidRDefault="00B9272B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7: Kendini tehlikelerden ve kazalardan korur.</w:t>
                  </w:r>
                </w:p>
                <w:p w:rsidR="00B9272B" w:rsidRPr="00312E45" w:rsidRDefault="00B9272B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Tehlikeli olan durumları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Kendini tehlikelerden ve kazalardan korumak için yapılması gerekenleri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Temel güvenlik kurallarını bilir.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Tehlikeli olan durumlardan, kişilerden, alışkanlıklardan uzak durur.</w:t>
                  </w:r>
                </w:p>
                <w:p w:rsidR="00B9272B" w:rsidRPr="00312E45" w:rsidRDefault="00B9272B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Herhangi bir tehlike ve kaza anında yardım ister.</w:t>
                  </w:r>
                </w:p>
                <w:p w:rsidR="00B9272B" w:rsidRPr="00312E45" w:rsidRDefault="00B9272B" w:rsidP="0077792E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SOSYAL DUYGUSAL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B9272B" w:rsidRPr="00312E45" w:rsidRDefault="00B9272B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16: Toplumsal yaşamda bireylerin farklı rol ve görevleri olduğunu açıklar.</w:t>
                  </w:r>
                </w:p>
                <w:p w:rsidR="00B9272B" w:rsidRDefault="00B9272B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Toplumda farklı rol ve görevlere sahip kişiler olduğunu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Aynı kişinin farklı rol ve görevleri olduğunu söyler.</w:t>
                  </w:r>
                </w:p>
                <w:p w:rsidR="00B9272B" w:rsidRPr="00312E45" w:rsidRDefault="00B9272B" w:rsidP="0077792E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B9272B" w:rsidRPr="00312E45" w:rsidRDefault="00B9272B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10: Görsel materyalleri okur.</w:t>
                  </w:r>
                </w:p>
                <w:p w:rsidR="00B9272B" w:rsidRDefault="00B9272B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materyalleri inceler.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materyalleri açıklar.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materyallerle ilgili sorular sorar.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materyallerle ilgili sorulara cevap verir. Görsel materyalleri kullanarak olay, öykü gibi kompozisyonlar oluşturur.</w:t>
                  </w:r>
                </w:p>
                <w:p w:rsidR="00B9272B" w:rsidRPr="00312E45" w:rsidRDefault="00B9272B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08pt;margin-top:2.75pt;width:430.75pt;height:424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">
            <v:textbox>
              <w:txbxContent>
                <w:p w:rsidR="00B9272B" w:rsidRDefault="00B9272B" w:rsidP="003B30BC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B9272B" w:rsidRPr="00CD2569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</w:t>
                  </w:r>
                </w:p>
                <w:p w:rsidR="00B9272B" w:rsidRPr="00CD2569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 zır zır çalıyor</w:t>
                  </w:r>
                </w:p>
                <w:p w:rsidR="00B9272B" w:rsidRPr="00CD2569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Kız kardeşim uyuyor</w:t>
                  </w:r>
                </w:p>
                <w:p w:rsidR="00B9272B" w:rsidRPr="00CD2569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Çok fazla meraklandım</w:t>
                  </w:r>
                </w:p>
                <w:p w:rsidR="00B9272B" w:rsidRPr="00CD2569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Acaba kimler arıyor</w:t>
                  </w:r>
                </w:p>
                <w:p w:rsidR="00B9272B" w:rsidRPr="00CD2569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Arıyor soruyor</w:t>
                  </w:r>
                </w:p>
                <w:p w:rsidR="00B9272B" w:rsidRPr="00CD2569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Bak telefon çalıyor</w:t>
                  </w:r>
                </w:p>
                <w:p w:rsidR="00B9272B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Zırrr…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……………Tekerlemesi söylenerek çocukların dikkati etkinliğe çekilir. Acil durum telefon numaraları söylenir.       AMBULANS İÇİN : 112       İTFAİYE İÇİN :110       POLİS İÇİN :155</w:t>
                  </w:r>
                </w:p>
                <w:p w:rsidR="00B9272B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9272B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TELEFON şarkısı söylenir</w:t>
                  </w:r>
                </w:p>
                <w:p w:rsidR="00B9272B" w:rsidRPr="00CD2569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Telefonun delikleri içinde</w:t>
                  </w:r>
                </w:p>
                <w:p w:rsidR="00B9272B" w:rsidRPr="00CD2569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Ufak tefek parmakların yüzünden</w:t>
                  </w:r>
                </w:p>
                <w:p w:rsidR="00B9272B" w:rsidRPr="00CD2569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Ah bilseniz basımıza ne geldi</w:t>
                  </w:r>
                </w:p>
                <w:p w:rsidR="00B9272B" w:rsidRPr="00CD2569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Küçük kardeşimin yüzünden</w:t>
                  </w:r>
                </w:p>
                <w:p w:rsidR="00B9272B" w:rsidRPr="00CD2569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Babam evde yokken telefon eder</w:t>
                  </w:r>
                </w:p>
                <w:p w:rsidR="00B9272B" w:rsidRPr="00CD2569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Bütün şehri arar rahatsız eder</w:t>
                  </w:r>
                </w:p>
                <w:p w:rsidR="00B9272B" w:rsidRPr="00CD2569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Sayıları bilmez küçük yumurcak</w:t>
                  </w:r>
                </w:p>
                <w:p w:rsidR="00B9272B" w:rsidRPr="00CD2569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Bilmeyiz ne zaman akıllanacak</w:t>
                  </w:r>
                </w:p>
                <w:p w:rsidR="00B9272B" w:rsidRPr="00CD2569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112 den ambulans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geldi</w:t>
                  </w:r>
                </w:p>
                <w:p w:rsidR="00B9272B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110 dan itfaiye geldi</w:t>
                  </w:r>
                </w:p>
                <w:p w:rsidR="00B9272B" w:rsidRPr="00CD2569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155  den polisler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geldi</w:t>
                  </w:r>
                </w:p>
                <w:p w:rsidR="00B9272B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Kızdılar babımı alıp gittiler</w:t>
                  </w:r>
                </w:p>
                <w:p w:rsidR="00B9272B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9272B" w:rsidRDefault="00B9272B" w:rsidP="00CD256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Acil durum telefonlarını sadece ihtiyacımız olduğu zaman aramalıyız. Gereksiz yere meşgul etmemeliyiz yoksa gerçekten ihtiyacı olan insanları engellemiş oluruz.</w:t>
                  </w:r>
                </w:p>
                <w:p w:rsidR="00B9272B" w:rsidRPr="00CD2569" w:rsidRDefault="00B9272B" w:rsidP="00CD256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Masalara geçilir acil durum ve telefonları ile ilgili çalışma sayfaları  yönergeye uygun yapılır.</w:t>
                  </w:r>
                </w:p>
                <w:p w:rsidR="00B9272B" w:rsidRPr="00CD2569" w:rsidRDefault="00B9272B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B9272B" w:rsidRPr="00BB3A48" w:rsidRDefault="00B9272B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B9272B" w:rsidRPr="00BB3A48" w:rsidRDefault="00B9272B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B9272B" w:rsidRDefault="00B9272B" w:rsidP="00195CD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Tahtaya AMBULANS-POLİS-İTFAİYE araçlarının resimleri asılır. Masanın üzerine ise kartondan hazırlanmış  rakamlar bırakılır. Çocuklar her araca uygun telefon numaralarını bulup yapıştırır. Zorlanan çocuğa rehberlik edilir. </w:t>
      </w:r>
    </w:p>
    <w:p w:rsidR="00B9272B" w:rsidRDefault="00B9272B" w:rsidP="00195CD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B9272B" w:rsidRDefault="00B9272B" w:rsidP="00195CD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B9272B" w:rsidRDefault="00B9272B" w:rsidP="00195CDE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B9272B" w:rsidRDefault="00B9272B" w:rsidP="00890E89">
      <w:r>
        <w:rPr>
          <w:noProof/>
        </w:rPr>
        <w:pict>
          <v:shape id="Text Box 4" o:spid="_x0000_s1028" type="#_x0000_t202" style="position:absolute;margin-left:-5.6pt;margin-top:16.85pt;width:335.25pt;height:114.1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">
            <v:textbox>
              <w:txbxContent>
                <w:p w:rsidR="00B9272B" w:rsidRDefault="00B9272B" w:rsidP="00C36564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B9272B" w:rsidRPr="00C36564" w:rsidRDefault="00B9272B" w:rsidP="00C3656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Karton rakamlar, polis itfaiye ambulans resimleri</w:t>
                  </w:r>
                </w:p>
                <w:p w:rsidR="00B9272B" w:rsidRDefault="00B9272B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B9272B" w:rsidRPr="00890E89" w:rsidRDefault="00B9272B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Acil durum</w:t>
                  </w:r>
                </w:p>
                <w:p w:rsidR="00B9272B" w:rsidRPr="00436F22" w:rsidRDefault="00B9272B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B9272B" w:rsidRPr="00436F22" w:rsidRDefault="00B9272B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346.15pt;margin-top:16.85pt;width:352.5pt;height:114.1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">
            <v:textbox>
              <w:txbxContent>
                <w:p w:rsidR="00B9272B" w:rsidRDefault="00B9272B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B9272B" w:rsidRPr="009322A4" w:rsidRDefault="00B9272B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Evde de acil durum telefonlarını hatırlatınız , ezberlemesine yardımcı olunuz</w:t>
                  </w:r>
                </w:p>
              </w:txbxContent>
            </v:textbox>
          </v:shape>
        </w:pict>
      </w:r>
    </w:p>
    <w:p w:rsidR="00B9272B" w:rsidRDefault="00B9272B" w:rsidP="00890E89"/>
    <w:p w:rsidR="00B9272B" w:rsidRDefault="00B9272B" w:rsidP="00890E89"/>
    <w:p w:rsidR="00B9272B" w:rsidRDefault="00B9272B" w:rsidP="00890E89"/>
    <w:p w:rsidR="00B9272B" w:rsidRDefault="00B9272B" w:rsidP="00890E89"/>
    <w:p w:rsidR="00B9272B" w:rsidRDefault="00B9272B" w:rsidP="00890E89">
      <w:r>
        <w:rPr>
          <w:noProof/>
        </w:rPr>
        <w:pict>
          <v:shape id="Text Box 9" o:spid="_x0000_s1030" type="#_x0000_t202" style="position:absolute;margin-left:-3.35pt;margin-top:13.5pt;width:711pt;height:32.2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">
            <v:textbox>
              <w:txbxContent>
                <w:p w:rsidR="00B9272B" w:rsidRPr="007706DB" w:rsidRDefault="00B9272B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B9272B" w:rsidRDefault="00B9272B" w:rsidP="00890E89"/>
    <w:p w:rsidR="00B9272B" w:rsidRPr="00890E89" w:rsidRDefault="00B9272B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B9272B" w:rsidRDefault="00B9272B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Acil durum ne demek?</w:t>
      </w:r>
    </w:p>
    <w:p w:rsidR="00B9272B" w:rsidRDefault="00B9272B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Polisin telefon numarası kaç?</w:t>
      </w:r>
    </w:p>
    <w:p w:rsidR="00B9272B" w:rsidRDefault="00B9272B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Ambulansın telefon numarası kaç?</w:t>
      </w:r>
    </w:p>
    <w:p w:rsidR="00B9272B" w:rsidRDefault="00B9272B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İtfaiyenin telefon numarası kaç?</w:t>
      </w:r>
    </w:p>
    <w:p w:rsidR="00B9272B" w:rsidRDefault="00B9272B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Acil durum telefonları sürekli aranabilir?</w:t>
      </w:r>
    </w:p>
    <w:p w:rsidR="00B9272B" w:rsidRDefault="00B9272B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Eğitim seti 7.sayı/18.19. sayfalar </w:t>
      </w:r>
      <w:r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p w:rsidR="00B9272B" w:rsidRDefault="00B9272B" w:rsidP="00B222A8"/>
    <w:p w:rsidR="00B9272B" w:rsidRDefault="00B9272B" w:rsidP="00B222A8"/>
    <w:p w:rsidR="00B9272B" w:rsidRDefault="00B9272B" w:rsidP="00B222A8"/>
    <w:p w:rsidR="00B9272B" w:rsidRPr="001A695A" w:rsidRDefault="00B9272B" w:rsidP="001A695A">
      <w:pPr>
        <w:pStyle w:val="NoSpacing"/>
        <w:jc w:val="center"/>
        <w:rPr>
          <w:rFonts w:ascii="Comic Sans MS" w:hAnsi="Comic Sans MS"/>
          <w:b/>
          <w:sz w:val="20"/>
          <w:szCs w:val="20"/>
          <w:lang w:val="en-US"/>
        </w:rPr>
      </w:pPr>
      <w:r w:rsidRPr="001A695A">
        <w:rPr>
          <w:rFonts w:ascii="Comic Sans MS" w:hAnsi="Comic Sans MS"/>
          <w:b/>
          <w:sz w:val="20"/>
          <w:szCs w:val="20"/>
          <w:lang w:val="en-US"/>
        </w:rPr>
        <w:t>ETKİNLİK PLANI (2)</w:t>
      </w:r>
    </w:p>
    <w:p w:rsidR="00B9272B" w:rsidRPr="001A695A" w:rsidRDefault="00B9272B" w:rsidP="001A695A">
      <w:pPr>
        <w:pStyle w:val="NoSpacing"/>
        <w:jc w:val="center"/>
        <w:rPr>
          <w:rFonts w:ascii="Comic Sans MS" w:hAnsi="Comic Sans MS"/>
          <w:b/>
          <w:sz w:val="20"/>
          <w:szCs w:val="20"/>
          <w:lang w:val="en-US"/>
        </w:rPr>
      </w:pPr>
      <w:r w:rsidRPr="001A695A">
        <w:rPr>
          <w:rFonts w:ascii="Comic Sans MS" w:hAnsi="Comic Sans MS"/>
          <w:b/>
          <w:sz w:val="20"/>
          <w:szCs w:val="20"/>
          <w:lang w:val="en-US"/>
        </w:rPr>
        <w:t>GEOMETRİK ŞEKİLLER</w:t>
      </w:r>
    </w:p>
    <w:p w:rsidR="00B9272B" w:rsidRPr="001A695A" w:rsidRDefault="00B9272B" w:rsidP="001A695A">
      <w:pPr>
        <w:pStyle w:val="NoSpacing"/>
        <w:rPr>
          <w:rFonts w:ascii="Comic Sans MS" w:hAnsi="Comic Sans MS"/>
          <w:sz w:val="20"/>
          <w:szCs w:val="20"/>
        </w:rPr>
      </w:pPr>
      <w:r w:rsidRPr="001A695A">
        <w:rPr>
          <w:rFonts w:ascii="Comic Sans MS" w:hAnsi="Comic Sans MS"/>
          <w:sz w:val="20"/>
          <w:szCs w:val="20"/>
        </w:rPr>
        <w:t xml:space="preserve">Etkinlik Çeşidi: Okuma Yazmaya Hazırlık -Sanat Ve Oyun (Bütünleştirilmiş Küçük Grup ve Bireysel Etkinlik) </w:t>
      </w:r>
      <w:r w:rsidRPr="001A695A">
        <w:rPr>
          <w:rFonts w:ascii="Comic Sans MS" w:hAnsi="Comic Sans MS"/>
          <w:sz w:val="20"/>
          <w:szCs w:val="20"/>
        </w:rPr>
        <w:tab/>
      </w:r>
      <w:r w:rsidRPr="001A695A">
        <w:rPr>
          <w:rFonts w:ascii="Comic Sans MS" w:hAnsi="Comic Sans MS"/>
          <w:sz w:val="20"/>
          <w:szCs w:val="20"/>
        </w:rPr>
        <w:tab/>
      </w:r>
      <w:r w:rsidRPr="001A695A">
        <w:rPr>
          <w:rFonts w:ascii="Comic Sans MS" w:hAnsi="Comic Sans MS"/>
          <w:sz w:val="20"/>
          <w:szCs w:val="20"/>
        </w:rPr>
        <w:tab/>
      </w:r>
      <w:r w:rsidRPr="001A695A">
        <w:rPr>
          <w:rFonts w:ascii="Comic Sans MS" w:hAnsi="Comic Sans MS"/>
          <w:sz w:val="20"/>
          <w:szCs w:val="20"/>
        </w:rPr>
        <w:tab/>
      </w:r>
    </w:p>
    <w:p w:rsidR="00B9272B" w:rsidRPr="002A519F" w:rsidRDefault="00B9272B" w:rsidP="001A695A">
      <w:pPr>
        <w:pStyle w:val="NoSpacing"/>
      </w:pPr>
      <w:r w:rsidRPr="001A695A">
        <w:rPr>
          <w:rFonts w:ascii="Comic Sans MS" w:hAnsi="Comic Sans MS"/>
          <w:sz w:val="20"/>
          <w:szCs w:val="20"/>
        </w:rPr>
        <w:t xml:space="preserve">Yaş Grubu: 48-66 ay                                                       </w:t>
      </w:r>
      <w:r w:rsidRPr="001A695A">
        <w:rPr>
          <w:rFonts w:ascii="Comic Sans MS" w:hAnsi="Comic Sans MS"/>
          <w:sz w:val="20"/>
          <w:szCs w:val="20"/>
        </w:rPr>
        <w:tab/>
        <w:t xml:space="preserve">          </w:t>
      </w:r>
      <w:r w:rsidRPr="001A695A">
        <w:rPr>
          <w:rFonts w:ascii="Comic Sans MS" w:hAnsi="Comic Sans MS"/>
          <w:sz w:val="20"/>
          <w:szCs w:val="20"/>
        </w:rPr>
        <w:tab/>
      </w:r>
      <w:r w:rsidRPr="001A695A">
        <w:rPr>
          <w:rFonts w:ascii="Comic Sans MS" w:hAnsi="Comic Sans MS"/>
          <w:sz w:val="20"/>
          <w:szCs w:val="20"/>
        </w:rPr>
        <w:tab/>
      </w:r>
      <w:r w:rsidRPr="001A695A">
        <w:rPr>
          <w:rFonts w:ascii="Comic Sans MS" w:hAnsi="Comic Sans MS"/>
          <w:sz w:val="20"/>
          <w:szCs w:val="20"/>
        </w:rPr>
        <w:tab/>
      </w:r>
      <w:r w:rsidRPr="001A695A">
        <w:rPr>
          <w:rFonts w:ascii="Comic Sans MS" w:hAnsi="Comic Sans MS"/>
          <w:sz w:val="20"/>
          <w:szCs w:val="20"/>
        </w:rPr>
        <w:tab/>
      </w:r>
      <w:r w:rsidRPr="001A695A">
        <w:rPr>
          <w:rFonts w:ascii="Comic Sans MS" w:hAnsi="Comic Sans MS"/>
          <w:sz w:val="20"/>
          <w:szCs w:val="20"/>
        </w:rPr>
        <w:tab/>
      </w:r>
      <w:r w:rsidRPr="002A519F">
        <w:tab/>
      </w:r>
      <w:r w:rsidRPr="002A519F">
        <w:tab/>
      </w:r>
      <w:r w:rsidRPr="002A519F">
        <w:tab/>
      </w:r>
      <w:r w:rsidRPr="002A519F">
        <w:tab/>
      </w:r>
      <w:r w:rsidRPr="002A519F">
        <w:tab/>
      </w:r>
      <w:r w:rsidRPr="002A519F">
        <w:tab/>
        <w:t xml:space="preserve">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uble" w:sz="4" w:space="0" w:color="auto"/>
          <w:insideV w:val="double" w:sz="4" w:space="0" w:color="auto"/>
        </w:tblBorders>
        <w:tblLook w:val="00A0"/>
      </w:tblPr>
      <w:tblGrid>
        <w:gridCol w:w="7126"/>
        <w:gridCol w:w="7094"/>
      </w:tblGrid>
      <w:tr w:rsidR="00B9272B" w:rsidRPr="002A519F" w:rsidTr="001A695A">
        <w:trPr>
          <w:trHeight w:val="4112"/>
        </w:trPr>
        <w:tc>
          <w:tcPr>
            <w:tcW w:w="7415" w:type="dxa"/>
            <w:tcBorders>
              <w:top w:val="single" w:sz="4" w:space="0" w:color="000000"/>
              <w:bottom w:val="single" w:sz="4" w:space="0" w:color="000000"/>
            </w:tcBorders>
          </w:tcPr>
          <w:p w:rsidR="00B9272B" w:rsidRPr="002A519F" w:rsidRDefault="00B9272B" w:rsidP="002A519F">
            <w:pPr>
              <w:spacing w:after="0"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2A519F">
              <w:rPr>
                <w:rFonts w:ascii="Comic Sans MS" w:hAnsi="Comic Sans MS"/>
                <w:b/>
                <w:bCs/>
                <w:sz w:val="20"/>
                <w:szCs w:val="20"/>
              </w:rPr>
              <w:t>KAZANIMLAR VE GÖSTERGELERİ</w:t>
            </w:r>
          </w:p>
          <w:p w:rsidR="00B9272B" w:rsidRPr="0077792E" w:rsidRDefault="00B9272B" w:rsidP="00501610">
            <w:pPr>
              <w:shd w:val="clear" w:color="auto" w:fill="FFFFFF"/>
              <w:spacing w:after="0"/>
              <w:rPr>
                <w:rFonts w:ascii="Comic Sans MS" w:hAnsi="Comic Sans MS"/>
                <w:b/>
                <w:iCs/>
                <w:spacing w:val="-1"/>
                <w:sz w:val="20"/>
                <w:szCs w:val="20"/>
                <w:u w:val="single"/>
              </w:rPr>
            </w:pPr>
            <w:r w:rsidRPr="0077792E">
              <w:rPr>
                <w:rFonts w:ascii="Comic Sans MS" w:hAnsi="Comic Sans MS"/>
                <w:b/>
                <w:iCs/>
                <w:spacing w:val="-1"/>
                <w:sz w:val="20"/>
                <w:szCs w:val="20"/>
              </w:rPr>
              <w:t xml:space="preserve">BİLİŞSEL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GELİŞİM</w:t>
            </w:r>
          </w:p>
          <w:p w:rsidR="00B9272B" w:rsidRPr="0077792E" w:rsidRDefault="00B9272B" w:rsidP="00501610">
            <w:pPr>
              <w:spacing w:after="0"/>
              <w:rPr>
                <w:rFonts w:ascii="Comic Sans MS" w:hAnsi="Comic Sans MS"/>
                <w:b/>
                <w:bCs/>
                <w:iCs/>
                <w:spacing w:val="-1"/>
                <w:sz w:val="20"/>
                <w:szCs w:val="20"/>
              </w:rPr>
            </w:pPr>
            <w:r w:rsidRPr="0077792E">
              <w:rPr>
                <w:rStyle w:val="usercontent"/>
                <w:rFonts w:ascii="Comic Sans MS" w:hAnsi="Comic Sans MS"/>
                <w:b/>
                <w:sz w:val="20"/>
                <w:szCs w:val="20"/>
              </w:rPr>
              <w:t>Kazanım 7: Nesne ya da varlıkları özelliklerine göre gruplar.</w:t>
            </w:r>
            <w:r w:rsidRPr="0077792E">
              <w:rPr>
                <w:rStyle w:val="usercontent"/>
                <w:rFonts w:ascii="Comic Sans MS" w:hAnsi="Comic Sans MS"/>
                <w:sz w:val="20"/>
                <w:szCs w:val="20"/>
              </w:rPr>
              <w:t>Göstergeleri:</w:t>
            </w:r>
            <w:r w:rsidRPr="0077792E">
              <w:rPr>
                <w:rStyle w:val="usercontent"/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77792E">
              <w:rPr>
                <w:rStyle w:val="usercontent"/>
                <w:rFonts w:ascii="Comic Sans MS" w:hAnsi="Comic Sans MS"/>
                <w:sz w:val="20"/>
                <w:szCs w:val="20"/>
              </w:rPr>
              <w:t>Nesne/varlıkları şekline göre gruplar.</w:t>
            </w:r>
          </w:p>
          <w:p w:rsidR="00B9272B" w:rsidRPr="0077792E" w:rsidRDefault="00B9272B" w:rsidP="00501610">
            <w:pPr>
              <w:spacing w:after="0"/>
              <w:rPr>
                <w:rFonts w:ascii="Comic Sans MS" w:hAnsi="Comic Sans MS"/>
                <w:b/>
                <w:iCs/>
                <w:sz w:val="20"/>
                <w:szCs w:val="20"/>
              </w:rPr>
            </w:pPr>
            <w:r w:rsidRPr="0077792E">
              <w:rPr>
                <w:rFonts w:ascii="Comic Sans MS" w:hAnsi="Comic Sans MS"/>
                <w:b/>
                <w:sz w:val="20"/>
                <w:szCs w:val="20"/>
              </w:rPr>
              <w:t xml:space="preserve">Kazanım 12. </w:t>
            </w:r>
            <w:r w:rsidRPr="0077792E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Geometrik şekilleri tanır. </w:t>
            </w:r>
            <w:r w:rsidRPr="0077792E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77792E">
              <w:rPr>
                <w:rFonts w:ascii="Comic Sans MS" w:hAnsi="Comic Sans MS"/>
                <w:b/>
                <w:iCs/>
                <w:sz w:val="20"/>
                <w:szCs w:val="20"/>
              </w:rPr>
              <w:t xml:space="preserve"> </w:t>
            </w:r>
            <w:r w:rsidRPr="0077792E">
              <w:rPr>
                <w:rFonts w:ascii="Comic Sans MS" w:hAnsi="Comic Sans MS"/>
                <w:iCs/>
                <w:sz w:val="20"/>
                <w:szCs w:val="20"/>
              </w:rPr>
              <w:t>Gösterilen geometrik şeklin ismini söyler. Geometrik şekillerin özelliklerini söyler. Geometrik şekillere benzeyen nesneleri gösterir.</w:t>
            </w:r>
          </w:p>
          <w:p w:rsidR="00B9272B" w:rsidRPr="0077792E" w:rsidRDefault="00B9272B" w:rsidP="00501610">
            <w:pPr>
              <w:spacing w:after="0"/>
              <w:rPr>
                <w:rFonts w:ascii="Comic Sans MS" w:hAnsi="Comic Sans MS"/>
                <w:b/>
                <w:bCs/>
                <w:iCs/>
                <w:spacing w:val="-1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iCs/>
                <w:spacing w:val="-1"/>
                <w:sz w:val="20"/>
                <w:szCs w:val="20"/>
              </w:rPr>
              <w:t xml:space="preserve">PSİKOMOTOR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GELİŞİM</w:t>
            </w:r>
          </w:p>
          <w:p w:rsidR="00B9272B" w:rsidRPr="0077792E" w:rsidRDefault="00B9272B" w:rsidP="00501610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 w:rsidRPr="0077792E">
              <w:rPr>
                <w:rFonts w:ascii="Comic Sans MS" w:hAnsi="Comic Sans MS"/>
                <w:b/>
                <w:sz w:val="20"/>
                <w:szCs w:val="20"/>
              </w:rPr>
              <w:t>Kazanım 1. Yer değiştirme hareketleri yapar.</w:t>
            </w:r>
            <w:r w:rsidRPr="0077792E">
              <w:rPr>
                <w:rFonts w:ascii="Comic Sans MS" w:hAnsi="Comic Sans MS"/>
                <w:sz w:val="20"/>
                <w:szCs w:val="20"/>
              </w:rPr>
              <w:t>Göstergeleri:</w:t>
            </w:r>
            <w:r w:rsidRPr="0077792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77792E">
              <w:rPr>
                <w:rFonts w:ascii="Comic Sans MS" w:hAnsi="Comic Sans MS"/>
                <w:sz w:val="20"/>
                <w:szCs w:val="20"/>
              </w:rPr>
              <w:t xml:space="preserve">Yönergeler doğrultusunda yürür Yönergeler doğrultusunda koşar. </w:t>
            </w:r>
          </w:p>
          <w:p w:rsidR="00B9272B" w:rsidRPr="0077792E" w:rsidRDefault="00B9272B" w:rsidP="00501610">
            <w:pPr>
              <w:pStyle w:val="Default"/>
              <w:rPr>
                <w:rFonts w:ascii="Comic Sans MS" w:hAnsi="Comic Sans MS"/>
                <w:color w:val="auto"/>
                <w:sz w:val="20"/>
                <w:szCs w:val="20"/>
              </w:rPr>
            </w:pPr>
            <w:r w:rsidRPr="0077792E">
              <w:rPr>
                <w:rFonts w:ascii="Comic Sans MS" w:hAnsi="Comic Sans MS"/>
                <w:b/>
                <w:bCs/>
                <w:color w:val="auto"/>
                <w:sz w:val="20"/>
                <w:szCs w:val="20"/>
              </w:rPr>
              <w:t xml:space="preserve">Kazanım 4: Küçük kas kullanımı gerektiren hareketleri yapar. </w:t>
            </w:r>
            <w:r w:rsidRPr="0077792E">
              <w:rPr>
                <w:rFonts w:ascii="Comic Sans MS" w:hAnsi="Comic Sans MS"/>
                <w:bCs/>
                <w:color w:val="auto"/>
                <w:sz w:val="20"/>
                <w:szCs w:val="20"/>
              </w:rPr>
              <w:t>Göstergeleri:</w:t>
            </w:r>
            <w:r w:rsidRPr="0077792E">
              <w:rPr>
                <w:rFonts w:ascii="Comic Sans MS" w:hAnsi="Comic Sans MS"/>
                <w:color w:val="auto"/>
                <w:sz w:val="20"/>
                <w:szCs w:val="20"/>
              </w:rPr>
              <w:t xml:space="preserve"> Malzemeleri keser. Malzemeleri yapıştırır.</w:t>
            </w:r>
          </w:p>
          <w:p w:rsidR="00B9272B" w:rsidRPr="002A519F" w:rsidRDefault="00B9272B" w:rsidP="00501610">
            <w:pPr>
              <w:spacing w:after="0"/>
              <w:rPr>
                <w:rFonts w:ascii="Comic Sans MS" w:hAnsi="Comic Sans MS"/>
                <w:bCs/>
                <w:i/>
                <w:sz w:val="20"/>
                <w:szCs w:val="20"/>
              </w:rPr>
            </w:pPr>
          </w:p>
        </w:tc>
        <w:tc>
          <w:tcPr>
            <w:tcW w:w="7415" w:type="dxa"/>
            <w:tcBorders>
              <w:top w:val="single" w:sz="4" w:space="0" w:color="000000"/>
              <w:bottom w:val="single" w:sz="4" w:space="0" w:color="000000"/>
            </w:tcBorders>
          </w:tcPr>
          <w:p w:rsidR="00B9272B" w:rsidRPr="002A519F" w:rsidRDefault="00B9272B" w:rsidP="00501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2A519F">
              <w:rPr>
                <w:rFonts w:ascii="Comic Sans MS" w:hAnsi="Comic Sans MS"/>
                <w:b/>
                <w:bCs/>
                <w:sz w:val="20"/>
                <w:szCs w:val="20"/>
              </w:rPr>
              <w:t>ÖĞRENME SÜRECİ</w:t>
            </w:r>
          </w:p>
          <w:p w:rsidR="00B9272B" w:rsidRPr="002A519F" w:rsidRDefault="00B9272B" w:rsidP="00501610">
            <w:pPr>
              <w:spacing w:after="0"/>
              <w:contextualSpacing/>
              <w:rPr>
                <w:rFonts w:ascii="Comic Sans MS" w:hAnsi="Comic Sans MS"/>
                <w:sz w:val="20"/>
                <w:szCs w:val="20"/>
              </w:rPr>
            </w:pPr>
            <w:r w:rsidRPr="002A519F">
              <w:rPr>
                <w:rFonts w:ascii="Comic Sans MS" w:hAnsi="Comic Sans MS"/>
                <w:sz w:val="20"/>
                <w:szCs w:val="20"/>
              </w:rPr>
              <w:t>Çocuk sayısı kadar fon kartonundan renkli daire dikdörtgen, üçgen ve kare şekilleri kesilerek hazırlanır. Geometrik şekiller sınıfın çeşitli yerlerine saklanır.</w:t>
            </w:r>
          </w:p>
          <w:p w:rsidR="00B9272B" w:rsidRPr="002A519F" w:rsidRDefault="00B9272B" w:rsidP="00501610">
            <w:pPr>
              <w:spacing w:after="0"/>
              <w:contextualSpacing/>
              <w:rPr>
                <w:rFonts w:ascii="Comic Sans MS" w:hAnsi="Comic Sans MS"/>
                <w:sz w:val="20"/>
                <w:szCs w:val="20"/>
              </w:rPr>
            </w:pPr>
            <w:r w:rsidRPr="002A519F">
              <w:rPr>
                <w:rFonts w:ascii="Comic Sans MS" w:hAnsi="Comic Sans MS"/>
                <w:sz w:val="20"/>
                <w:szCs w:val="20"/>
              </w:rPr>
              <w:t>Sınıfın ortasına renkli bant ile büyük daire, dikdörtgen, üçgen ve kare şekilleri çizilir.</w:t>
            </w:r>
          </w:p>
          <w:p w:rsidR="00B9272B" w:rsidRPr="002A519F" w:rsidRDefault="00B9272B" w:rsidP="0050161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2A519F">
              <w:rPr>
                <w:rFonts w:ascii="Comic Sans MS" w:hAnsi="Comic Sans MS"/>
                <w:sz w:val="20"/>
                <w:szCs w:val="20"/>
              </w:rPr>
              <w:t xml:space="preserve"> Şekillerin özellikleri ile ilgili sohbet edilir. Müzik açılınca çocuklar, tüm saklı daire ve kare şekillerini bulmaya çalışırlar.</w:t>
            </w:r>
          </w:p>
          <w:p w:rsidR="00B9272B" w:rsidRPr="002A519F" w:rsidRDefault="00B9272B" w:rsidP="0050161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2A519F">
              <w:rPr>
                <w:rFonts w:ascii="Comic Sans MS" w:hAnsi="Comic Sans MS"/>
                <w:sz w:val="20"/>
                <w:szCs w:val="20"/>
              </w:rPr>
              <w:t xml:space="preserve">Çocuklar eşit sayıda dört gruba ayrılır. Her grup bir geometrik şekil grubu olurlar. Sınıfa saklanan geometrik şekiller bulunarak uygun şeklin içine konur. Tüm şekiller sayılarak kaç tene oldukları bulunur. </w:t>
            </w:r>
          </w:p>
          <w:p w:rsidR="00B9272B" w:rsidRPr="002A519F" w:rsidRDefault="00B9272B" w:rsidP="001A695A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2A519F">
              <w:rPr>
                <w:rFonts w:ascii="Comic Sans MS" w:hAnsi="Comic Sans MS"/>
                <w:sz w:val="20"/>
                <w:szCs w:val="20"/>
              </w:rPr>
              <w:t>Çocuklar çalışma masalarına alınır. Geometrik şekiller çizili el işi kağıtlarını keserek özgün çalışmalar oluşturmalarına imkan verilir.</w:t>
            </w:r>
          </w:p>
        </w:tc>
      </w:tr>
    </w:tbl>
    <w:p w:rsidR="00B9272B" w:rsidRPr="002A519F" w:rsidRDefault="00B9272B" w:rsidP="00B222A8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uble" w:sz="4" w:space="0" w:color="auto"/>
          <w:insideV w:val="double" w:sz="4" w:space="0" w:color="auto"/>
        </w:tblBorders>
        <w:tblLook w:val="00A0"/>
      </w:tblPr>
      <w:tblGrid>
        <w:gridCol w:w="7108"/>
        <w:gridCol w:w="7112"/>
      </w:tblGrid>
      <w:tr w:rsidR="00B9272B" w:rsidRPr="002A519F" w:rsidTr="00501610">
        <w:trPr>
          <w:trHeight w:val="1581"/>
        </w:trPr>
        <w:tc>
          <w:tcPr>
            <w:tcW w:w="7423" w:type="dxa"/>
            <w:tcBorders>
              <w:top w:val="single" w:sz="4" w:space="0" w:color="000000"/>
              <w:bottom w:val="single" w:sz="4" w:space="0" w:color="000000"/>
            </w:tcBorders>
          </w:tcPr>
          <w:p w:rsidR="00B9272B" w:rsidRPr="002A519F" w:rsidRDefault="00B9272B" w:rsidP="0050161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A519F">
              <w:rPr>
                <w:rFonts w:ascii="Comic Sans MS" w:hAnsi="Comic Sans MS"/>
                <w:b/>
                <w:sz w:val="20"/>
                <w:szCs w:val="20"/>
              </w:rPr>
              <w:t>Materyaller</w:t>
            </w:r>
          </w:p>
          <w:p w:rsidR="00B9272B" w:rsidRPr="002A519F" w:rsidRDefault="00B9272B" w:rsidP="00501610">
            <w:pPr>
              <w:shd w:val="clear" w:color="auto" w:fill="FFFFFF"/>
              <w:spacing w:after="0"/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2A519F">
              <w:rPr>
                <w:rFonts w:ascii="Comic Sans MS" w:hAnsi="Comic Sans MS"/>
                <w:bCs/>
                <w:sz w:val="20"/>
                <w:szCs w:val="20"/>
              </w:rPr>
              <w:t>Çocuk sayısı kadar kesilmiş kare, daire, dikdörtgen, üçgen şekilleri, el işi kağıdı makas, yapıştırıcı</w:t>
            </w:r>
          </w:p>
          <w:p w:rsidR="00B9272B" w:rsidRPr="002A519F" w:rsidRDefault="00B9272B" w:rsidP="00501610">
            <w:pPr>
              <w:tabs>
                <w:tab w:val="left" w:pos="991"/>
              </w:tabs>
              <w:spacing w:after="0" w:line="240" w:lineRule="auto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2A519F">
              <w:rPr>
                <w:rFonts w:ascii="Comic Sans MS" w:hAnsi="Comic Sans MS"/>
                <w:b/>
                <w:bCs/>
                <w:sz w:val="20"/>
                <w:szCs w:val="20"/>
              </w:rPr>
              <w:t>Sözcükler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VE  </w:t>
            </w:r>
            <w:r w:rsidRPr="002A519F">
              <w:rPr>
                <w:rFonts w:ascii="Comic Sans MS" w:hAnsi="Comic Sans MS"/>
                <w:b/>
                <w:bCs/>
                <w:sz w:val="20"/>
                <w:szCs w:val="20"/>
              </w:rPr>
              <w:t>Kavramlar</w:t>
            </w:r>
          </w:p>
          <w:p w:rsidR="00B9272B" w:rsidRPr="002A519F" w:rsidRDefault="00B9272B" w:rsidP="00501610">
            <w:pPr>
              <w:spacing w:after="0"/>
              <w:jc w:val="center"/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2A519F">
              <w:rPr>
                <w:rFonts w:ascii="Comic Sans MS" w:hAnsi="Comic Sans MS"/>
                <w:b/>
                <w:sz w:val="20"/>
                <w:szCs w:val="20"/>
              </w:rPr>
              <w:t xml:space="preserve">Şekil: </w:t>
            </w:r>
            <w:r w:rsidRPr="002A519F">
              <w:rPr>
                <w:rFonts w:ascii="Comic Sans MS" w:hAnsi="Comic Sans MS"/>
                <w:sz w:val="20"/>
                <w:szCs w:val="20"/>
              </w:rPr>
              <w:t>Kare, Daire, dikdörtgen, üçgen</w:t>
            </w:r>
          </w:p>
          <w:p w:rsidR="00B9272B" w:rsidRPr="002A519F" w:rsidRDefault="00B9272B" w:rsidP="00501610">
            <w:pPr>
              <w:tabs>
                <w:tab w:val="left" w:pos="991"/>
              </w:tabs>
              <w:spacing w:after="0" w:line="240" w:lineRule="auto"/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  <w:tc>
          <w:tcPr>
            <w:tcW w:w="7423" w:type="dxa"/>
            <w:tcBorders>
              <w:top w:val="single" w:sz="4" w:space="0" w:color="000000"/>
              <w:bottom w:val="single" w:sz="4" w:space="0" w:color="000000"/>
            </w:tcBorders>
          </w:tcPr>
          <w:p w:rsidR="00B9272B" w:rsidRPr="002A519F" w:rsidRDefault="00B9272B" w:rsidP="00501610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  <w:r w:rsidRPr="002A519F">
              <w:rPr>
                <w:rFonts w:ascii="Comic Sans MS" w:hAnsi="Comic Sans MS"/>
                <w:b/>
                <w:sz w:val="20"/>
                <w:szCs w:val="20"/>
              </w:rPr>
              <w:t>AİLE KATILIMI</w:t>
            </w:r>
          </w:p>
          <w:p w:rsidR="00B9272B" w:rsidRPr="002A519F" w:rsidRDefault="00B9272B" w:rsidP="00501610">
            <w:pPr>
              <w:spacing w:after="0"/>
              <w:contextualSpacing/>
              <w:rPr>
                <w:rFonts w:ascii="Comic Sans MS" w:hAnsi="Comic Sans MS"/>
                <w:sz w:val="20"/>
                <w:szCs w:val="20"/>
              </w:rPr>
            </w:pPr>
            <w:r w:rsidRPr="002A519F">
              <w:rPr>
                <w:rFonts w:ascii="Comic Sans MS" w:hAnsi="Comic Sans MS"/>
                <w:sz w:val="20"/>
                <w:szCs w:val="20"/>
              </w:rPr>
              <w:t>Ailelere, çocuklarıyla dergilerden kare, dikdörtgen, üçgen ve daire şekline benzeyen resimler keserek okula göndermeleri önerilebilir.</w:t>
            </w:r>
          </w:p>
          <w:p w:rsidR="00B9272B" w:rsidRPr="002A519F" w:rsidRDefault="00B9272B" w:rsidP="00501610">
            <w:pPr>
              <w:spacing w:after="0"/>
              <w:ind w:left="947"/>
              <w:rPr>
                <w:rFonts w:ascii="Comic Sans MS" w:hAnsi="Comic Sans MS"/>
                <w:sz w:val="20"/>
                <w:szCs w:val="20"/>
              </w:rPr>
            </w:pPr>
          </w:p>
          <w:p w:rsidR="00B9272B" w:rsidRPr="002A519F" w:rsidRDefault="00B9272B" w:rsidP="00501610">
            <w:pPr>
              <w:pStyle w:val="amlcaocukPlan"/>
              <w:ind w:left="227" w:firstLine="0"/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</w:tr>
    </w:tbl>
    <w:p w:rsidR="00B9272B" w:rsidRPr="002A519F" w:rsidRDefault="00B9272B" w:rsidP="00B222A8">
      <w:pPr>
        <w:spacing w:after="0" w:line="240" w:lineRule="auto"/>
        <w:rPr>
          <w:rFonts w:ascii="Comic Sans MS" w:hAnsi="Comic Sans MS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uble" w:sz="4" w:space="0" w:color="auto"/>
          <w:insideV w:val="double" w:sz="4" w:space="0" w:color="auto"/>
        </w:tblBorders>
        <w:tblLook w:val="00A0"/>
      </w:tblPr>
      <w:tblGrid>
        <w:gridCol w:w="7122"/>
        <w:gridCol w:w="7098"/>
      </w:tblGrid>
      <w:tr w:rsidR="00B9272B" w:rsidRPr="002A519F" w:rsidTr="00501610">
        <w:tc>
          <w:tcPr>
            <w:tcW w:w="7423" w:type="dxa"/>
            <w:tcBorders>
              <w:top w:val="single" w:sz="4" w:space="0" w:color="000000"/>
              <w:bottom w:val="single" w:sz="4" w:space="0" w:color="000000"/>
            </w:tcBorders>
          </w:tcPr>
          <w:p w:rsidR="00B9272B" w:rsidRPr="002A519F" w:rsidRDefault="00B9272B" w:rsidP="001A695A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2A519F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A519F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B9272B" w:rsidRDefault="00B9272B" w:rsidP="002A519F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</w:t>
            </w:r>
            <w:r w:rsidRPr="002A519F">
              <w:rPr>
                <w:rFonts w:ascii="Comic Sans MS" w:hAnsi="Comic Sans MS"/>
                <w:sz w:val="20"/>
                <w:szCs w:val="20"/>
              </w:rPr>
              <w:t>yunu</w:t>
            </w:r>
            <w:r>
              <w:rPr>
                <w:rFonts w:ascii="Comic Sans MS" w:hAnsi="Comic Sans MS"/>
                <w:sz w:val="20"/>
                <w:szCs w:val="20"/>
              </w:rPr>
              <w:t xml:space="preserve">muzda hangi nesneleri kullandık?  </w:t>
            </w:r>
          </w:p>
          <w:p w:rsidR="00B9272B" w:rsidRPr="002A519F" w:rsidRDefault="00B9272B" w:rsidP="002A519F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2A519F">
              <w:rPr>
                <w:rFonts w:ascii="Comic Sans MS" w:hAnsi="Comic Sans MS"/>
                <w:sz w:val="20"/>
                <w:szCs w:val="20"/>
              </w:rPr>
              <w:t>Yerde çizili olan şekillerin adı nedir?</w:t>
            </w:r>
          </w:p>
          <w:p w:rsidR="00B9272B" w:rsidRPr="002A519F" w:rsidRDefault="00B9272B" w:rsidP="001A695A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2A519F">
              <w:rPr>
                <w:rFonts w:ascii="Comic Sans MS" w:hAnsi="Comic Sans MS"/>
                <w:sz w:val="20"/>
                <w:szCs w:val="20"/>
              </w:rPr>
              <w:t>Sınıfa saklanmış geometrik şekilleri bulmaya çalışırken neler hissettin?</w:t>
            </w:r>
          </w:p>
        </w:tc>
        <w:tc>
          <w:tcPr>
            <w:tcW w:w="7423" w:type="dxa"/>
            <w:tcBorders>
              <w:top w:val="single" w:sz="4" w:space="0" w:color="000000"/>
              <w:bottom w:val="single" w:sz="4" w:space="0" w:color="000000"/>
            </w:tcBorders>
          </w:tcPr>
          <w:p w:rsidR="00B9272B" w:rsidRPr="002A519F" w:rsidRDefault="00B9272B" w:rsidP="001A695A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2A519F">
              <w:rPr>
                <w:b/>
              </w:rPr>
              <w:t>UYARLAMA</w:t>
            </w:r>
            <w:r>
              <w:rPr>
                <w:b/>
              </w:rPr>
              <w:t xml:space="preserve">: </w:t>
            </w:r>
            <w:r w:rsidRPr="002A519F">
              <w:t>Sınıfta özel gereksinimli bir çocuk bulunuyor ise etkinliğin öğrenme süreci, “MEB OÖE Programı Özel Gereksinimli Çocukları Desteklemede Dikkat Edilmesi Gereken Noktalar” metnindeki bilgiler doğrultusunda düzenlenir.</w:t>
            </w:r>
          </w:p>
        </w:tc>
      </w:tr>
    </w:tbl>
    <w:p w:rsidR="00B9272B" w:rsidRPr="002A519F" w:rsidRDefault="00B9272B" w:rsidP="001A695A">
      <w:pPr>
        <w:spacing w:after="0" w:line="240" w:lineRule="auto"/>
        <w:rPr>
          <w:rFonts w:ascii="Comic Sans MS" w:hAnsi="Comic Sans MS"/>
          <w:sz w:val="20"/>
          <w:szCs w:val="20"/>
        </w:rPr>
      </w:pPr>
    </w:p>
    <w:sectPr w:rsidR="00B9272B" w:rsidRPr="002A519F" w:rsidSect="00D77DC0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72B" w:rsidRDefault="00B9272B" w:rsidP="00806A98">
      <w:pPr>
        <w:spacing w:after="0" w:line="240" w:lineRule="auto"/>
      </w:pPr>
      <w:r>
        <w:separator/>
      </w:r>
    </w:p>
  </w:endnote>
  <w:endnote w:type="continuationSeparator" w:id="0">
    <w:p w:rsidR="00B9272B" w:rsidRDefault="00B9272B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72B" w:rsidRDefault="00B9272B">
    <w:pPr>
      <w:pStyle w:val="Footer"/>
    </w:pPr>
  </w:p>
  <w:p w:rsidR="00B9272B" w:rsidRDefault="00B9272B">
    <w:pPr>
      <w:pStyle w:val="Footer"/>
    </w:pPr>
  </w:p>
  <w:p w:rsidR="00B9272B" w:rsidRDefault="00B927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72B" w:rsidRDefault="00B9272B" w:rsidP="00806A98">
      <w:pPr>
        <w:spacing w:after="0" w:line="240" w:lineRule="auto"/>
      </w:pPr>
      <w:r>
        <w:separator/>
      </w:r>
    </w:p>
  </w:footnote>
  <w:footnote w:type="continuationSeparator" w:id="0">
    <w:p w:rsidR="00B9272B" w:rsidRDefault="00B9272B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CB4B3C"/>
    <w:multiLevelType w:val="hybridMultilevel"/>
    <w:tmpl w:val="5EE84C6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541BCA"/>
    <w:multiLevelType w:val="hybridMultilevel"/>
    <w:tmpl w:val="99B8B5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6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10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2"/>
  </w:num>
  <w:num w:numId="14">
    <w:abstractNumId w:val="15"/>
  </w:num>
  <w:num w:numId="15">
    <w:abstractNumId w:val="9"/>
  </w:num>
  <w:num w:numId="16">
    <w:abstractNumId w:val="7"/>
  </w:num>
  <w:num w:numId="17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47414"/>
    <w:rsid w:val="000614C2"/>
    <w:rsid w:val="000867DE"/>
    <w:rsid w:val="000F3B1A"/>
    <w:rsid w:val="00113F35"/>
    <w:rsid w:val="00126263"/>
    <w:rsid w:val="00150544"/>
    <w:rsid w:val="0015787C"/>
    <w:rsid w:val="00165788"/>
    <w:rsid w:val="001768DA"/>
    <w:rsid w:val="0018560E"/>
    <w:rsid w:val="00195CDE"/>
    <w:rsid w:val="001A45E0"/>
    <w:rsid w:val="001A695A"/>
    <w:rsid w:val="001D0122"/>
    <w:rsid w:val="001F0B73"/>
    <w:rsid w:val="001F341C"/>
    <w:rsid w:val="001F4B0C"/>
    <w:rsid w:val="0020435D"/>
    <w:rsid w:val="002134AD"/>
    <w:rsid w:val="00216154"/>
    <w:rsid w:val="002201E3"/>
    <w:rsid w:val="0022484D"/>
    <w:rsid w:val="00245907"/>
    <w:rsid w:val="00250CCD"/>
    <w:rsid w:val="002A1BCC"/>
    <w:rsid w:val="002A519F"/>
    <w:rsid w:val="002B5687"/>
    <w:rsid w:val="002C40DB"/>
    <w:rsid w:val="002C4D8E"/>
    <w:rsid w:val="0030759F"/>
    <w:rsid w:val="00312E45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767B1"/>
    <w:rsid w:val="004C5692"/>
    <w:rsid w:val="004C5BC8"/>
    <w:rsid w:val="004D1AE9"/>
    <w:rsid w:val="004D71CA"/>
    <w:rsid w:val="004E21F3"/>
    <w:rsid w:val="004F21E0"/>
    <w:rsid w:val="004F353B"/>
    <w:rsid w:val="00501610"/>
    <w:rsid w:val="00504F68"/>
    <w:rsid w:val="00521BB8"/>
    <w:rsid w:val="00527203"/>
    <w:rsid w:val="005364CF"/>
    <w:rsid w:val="0057788E"/>
    <w:rsid w:val="00577EBE"/>
    <w:rsid w:val="0059067C"/>
    <w:rsid w:val="005B492E"/>
    <w:rsid w:val="005C3EC7"/>
    <w:rsid w:val="005C5442"/>
    <w:rsid w:val="005D35FA"/>
    <w:rsid w:val="00606432"/>
    <w:rsid w:val="00606435"/>
    <w:rsid w:val="00633088"/>
    <w:rsid w:val="0064489B"/>
    <w:rsid w:val="006836CC"/>
    <w:rsid w:val="006B5B61"/>
    <w:rsid w:val="006D28C4"/>
    <w:rsid w:val="006D3A9A"/>
    <w:rsid w:val="006D6401"/>
    <w:rsid w:val="006D6FD2"/>
    <w:rsid w:val="0074215C"/>
    <w:rsid w:val="00764F63"/>
    <w:rsid w:val="007706DB"/>
    <w:rsid w:val="0077792E"/>
    <w:rsid w:val="0077795F"/>
    <w:rsid w:val="00801C8B"/>
    <w:rsid w:val="00806A98"/>
    <w:rsid w:val="008432E8"/>
    <w:rsid w:val="0085733F"/>
    <w:rsid w:val="008637FB"/>
    <w:rsid w:val="00890E89"/>
    <w:rsid w:val="008978B2"/>
    <w:rsid w:val="008B1E54"/>
    <w:rsid w:val="008B7296"/>
    <w:rsid w:val="008E20FE"/>
    <w:rsid w:val="0092742D"/>
    <w:rsid w:val="009319CC"/>
    <w:rsid w:val="009322A4"/>
    <w:rsid w:val="009367C8"/>
    <w:rsid w:val="00936867"/>
    <w:rsid w:val="00942E94"/>
    <w:rsid w:val="00954DBC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B131D1"/>
    <w:rsid w:val="00B161C9"/>
    <w:rsid w:val="00B222A8"/>
    <w:rsid w:val="00B64698"/>
    <w:rsid w:val="00B67CE3"/>
    <w:rsid w:val="00B9272B"/>
    <w:rsid w:val="00BA482B"/>
    <w:rsid w:val="00BB3A48"/>
    <w:rsid w:val="00BC6104"/>
    <w:rsid w:val="00BE067A"/>
    <w:rsid w:val="00C110B3"/>
    <w:rsid w:val="00C36564"/>
    <w:rsid w:val="00C3789F"/>
    <w:rsid w:val="00C644FA"/>
    <w:rsid w:val="00C66B23"/>
    <w:rsid w:val="00C826C2"/>
    <w:rsid w:val="00C903B4"/>
    <w:rsid w:val="00CA20A7"/>
    <w:rsid w:val="00CD2569"/>
    <w:rsid w:val="00CE6E6F"/>
    <w:rsid w:val="00D21128"/>
    <w:rsid w:val="00D46582"/>
    <w:rsid w:val="00D617CD"/>
    <w:rsid w:val="00D77DC0"/>
    <w:rsid w:val="00D94A26"/>
    <w:rsid w:val="00E04C1B"/>
    <w:rsid w:val="00E111C1"/>
    <w:rsid w:val="00E1402F"/>
    <w:rsid w:val="00E4402B"/>
    <w:rsid w:val="00E47557"/>
    <w:rsid w:val="00E614B8"/>
    <w:rsid w:val="00E823BB"/>
    <w:rsid w:val="00E8439E"/>
    <w:rsid w:val="00E9611D"/>
    <w:rsid w:val="00EA59EF"/>
    <w:rsid w:val="00EC2677"/>
    <w:rsid w:val="00EC6C15"/>
    <w:rsid w:val="00ED34F9"/>
    <w:rsid w:val="00ED6BD1"/>
    <w:rsid w:val="00ED7DEF"/>
    <w:rsid w:val="00EE47F4"/>
    <w:rsid w:val="00EF1A06"/>
    <w:rsid w:val="00EF689B"/>
    <w:rsid w:val="00F12C2C"/>
    <w:rsid w:val="00F25426"/>
    <w:rsid w:val="00F300A9"/>
    <w:rsid w:val="00F41E99"/>
    <w:rsid w:val="00F53DE0"/>
    <w:rsid w:val="00F54E46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7B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imes New Roman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  <w:style w:type="paragraph" w:customStyle="1" w:styleId="amlcaocukPlan">
    <w:name w:val="Çamlıca Çocuk Plan"/>
    <w:basedOn w:val="Normal"/>
    <w:uiPriority w:val="99"/>
    <w:rsid w:val="00B222A8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  <w:style w:type="paragraph" w:customStyle="1" w:styleId="ListeParagraf2">
    <w:name w:val="Liste Paragraf2"/>
    <w:basedOn w:val="Normal"/>
    <w:uiPriority w:val="99"/>
    <w:rsid w:val="00B222A8"/>
    <w:pPr>
      <w:ind w:left="720"/>
      <w:contextualSpacing/>
    </w:pPr>
    <w:rPr>
      <w:noProof/>
      <w:lang w:eastAsia="en-US"/>
    </w:rPr>
  </w:style>
  <w:style w:type="character" w:customStyle="1" w:styleId="usercontent">
    <w:name w:val="usercontent"/>
    <w:uiPriority w:val="99"/>
    <w:rsid w:val="00B222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2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5</Pages>
  <Words>571</Words>
  <Characters>3259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9</cp:revision>
  <dcterms:created xsi:type="dcterms:W3CDTF">2015-07-18T15:06:00Z</dcterms:created>
  <dcterms:modified xsi:type="dcterms:W3CDTF">2016-08-28T21:13:00Z</dcterms:modified>
</cp:coreProperties>
</file>